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0A089" w14:textId="77777777" w:rsidR="005F128B" w:rsidRPr="005D2881" w:rsidRDefault="005F128B" w:rsidP="005F128B">
      <w:pPr>
        <w:spacing w:after="0" w:line="360" w:lineRule="auto"/>
        <w:rPr>
          <w:rFonts w:cs="Arial"/>
          <w:b/>
          <w:bCs/>
          <w:sz w:val="20"/>
          <w:szCs w:val="20"/>
          <w:lang w:val="ro-RO"/>
        </w:rPr>
      </w:pPr>
      <w:r w:rsidRPr="005D2881">
        <w:rPr>
          <w:rFonts w:cs="Arial"/>
          <w:b/>
          <w:bCs/>
          <w:sz w:val="20"/>
          <w:szCs w:val="20"/>
          <w:lang w:val="ro-RO"/>
        </w:rPr>
        <w:t>Formularul nr. 3</w:t>
      </w:r>
    </w:p>
    <w:p w14:paraId="3C7B9876" w14:textId="77777777" w:rsidR="005F128B" w:rsidRPr="005D2881" w:rsidRDefault="005F128B" w:rsidP="005F128B">
      <w:pPr>
        <w:spacing w:after="0" w:line="360" w:lineRule="auto"/>
        <w:rPr>
          <w:rFonts w:cs="Arial"/>
          <w:b/>
          <w:bCs/>
          <w:sz w:val="20"/>
          <w:szCs w:val="20"/>
          <w:lang w:val="ro-RO"/>
        </w:rPr>
      </w:pPr>
      <w:r w:rsidRPr="005D2881">
        <w:rPr>
          <w:rFonts w:cs="Arial"/>
          <w:b/>
          <w:bCs/>
          <w:sz w:val="20"/>
          <w:szCs w:val="20"/>
          <w:lang w:val="ro-RO"/>
        </w:rPr>
        <w:t>SCRISOARE DE RECOMANDARE</w:t>
      </w:r>
    </w:p>
    <w:p w14:paraId="6C94C7E6" w14:textId="77777777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</w:p>
    <w:p w14:paraId="22C5A503" w14:textId="445DEF74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Pentru: PROGRAMUL</w:t>
      </w:r>
      <w:r w:rsidR="00150F3A">
        <w:rPr>
          <w:rFonts w:cs="Arial"/>
          <w:sz w:val="20"/>
          <w:szCs w:val="20"/>
          <w:lang w:val="ro-RO"/>
        </w:rPr>
        <w:t xml:space="preserve"> </w:t>
      </w:r>
      <w:r w:rsidRPr="005D2881">
        <w:rPr>
          <w:rFonts w:cs="Arial"/>
          <w:sz w:val="20"/>
          <w:szCs w:val="20"/>
          <w:lang w:val="ro-RO"/>
        </w:rPr>
        <w:t>”BURSE PENTRU TINERI ARHITECȚI”</w:t>
      </w:r>
    </w:p>
    <w:p w14:paraId="39753A58" w14:textId="40C9E96C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Solicitant</w:t>
      </w:r>
      <w:r w:rsidRPr="005D2881">
        <w:rPr>
          <w:rFonts w:cs="Arial"/>
          <w:b/>
          <w:bCs/>
          <w:sz w:val="20"/>
          <w:szCs w:val="20"/>
          <w:lang w:val="ro-RO"/>
        </w:rPr>
        <w:t>:</w:t>
      </w:r>
      <w:r w:rsidRPr="005D2881">
        <w:rPr>
          <w:rFonts w:cs="Arial"/>
          <w:sz w:val="20"/>
          <w:szCs w:val="20"/>
          <w:lang w:val="ro-RO"/>
        </w:rPr>
        <w:t xml:space="preserve"> ___________________________________</w:t>
      </w:r>
    </w:p>
    <w:p w14:paraId="614C0CAC" w14:textId="77777777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</w:p>
    <w:p w14:paraId="3D8EFFFF" w14:textId="77777777" w:rsidR="005F128B" w:rsidRPr="005D2881" w:rsidRDefault="005F128B" w:rsidP="005F128B">
      <w:pPr>
        <w:spacing w:after="0" w:line="360" w:lineRule="auto"/>
        <w:rPr>
          <w:rFonts w:cs="Arial"/>
          <w:b/>
          <w:bCs/>
          <w:sz w:val="20"/>
          <w:szCs w:val="20"/>
          <w:lang w:val="ro-RO"/>
        </w:rPr>
      </w:pPr>
      <w:r w:rsidRPr="005D2881">
        <w:rPr>
          <w:rFonts w:cs="Arial"/>
          <w:b/>
          <w:bCs/>
          <w:sz w:val="20"/>
          <w:szCs w:val="20"/>
          <w:lang w:val="ro-RO"/>
        </w:rPr>
        <w:t>Referent: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1"/>
        <w:gridCol w:w="6276"/>
      </w:tblGrid>
      <w:tr w:rsidR="005F128B" w:rsidRPr="005D2881" w14:paraId="14CCDDF2" w14:textId="77777777" w:rsidTr="002A2D4D">
        <w:trPr>
          <w:trHeight w:val="284"/>
        </w:trPr>
        <w:tc>
          <w:tcPr>
            <w:tcW w:w="1696" w:type="dxa"/>
            <w:vAlign w:val="center"/>
          </w:tcPr>
          <w:p w14:paraId="5F3701A1" w14:textId="5D291E1C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  <w:r w:rsidRPr="005D2881">
              <w:rPr>
                <w:rFonts w:cs="Arial"/>
                <w:sz w:val="20"/>
                <w:szCs w:val="20"/>
                <w:lang w:val="ro-RO"/>
              </w:rPr>
              <w:t>Nume, prenume</w:t>
            </w:r>
            <w:r w:rsidRPr="005D2881">
              <w:rPr>
                <w:rFonts w:cs="Arial"/>
                <w:sz w:val="20"/>
                <w:szCs w:val="20"/>
                <w:lang w:val="ro-RO"/>
              </w:rPr>
              <w:tab/>
            </w:r>
          </w:p>
        </w:tc>
        <w:tc>
          <w:tcPr>
            <w:tcW w:w="6408" w:type="dxa"/>
            <w:vAlign w:val="center"/>
          </w:tcPr>
          <w:p w14:paraId="5C466CE8" w14:textId="77777777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</w:p>
        </w:tc>
      </w:tr>
      <w:tr w:rsidR="005F128B" w:rsidRPr="005D2881" w14:paraId="2C56B08C" w14:textId="77777777" w:rsidTr="002A2D4D">
        <w:trPr>
          <w:trHeight w:val="284"/>
        </w:trPr>
        <w:tc>
          <w:tcPr>
            <w:tcW w:w="1696" w:type="dxa"/>
            <w:vAlign w:val="center"/>
          </w:tcPr>
          <w:p w14:paraId="126B4257" w14:textId="3861ED5F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  <w:r w:rsidRPr="005D2881">
              <w:rPr>
                <w:rFonts w:cs="Arial"/>
                <w:sz w:val="20"/>
                <w:szCs w:val="20"/>
                <w:lang w:val="ro-RO"/>
              </w:rPr>
              <w:t>Profesia</w:t>
            </w:r>
            <w:r w:rsidRPr="005D2881">
              <w:rPr>
                <w:rFonts w:cs="Arial"/>
                <w:sz w:val="20"/>
                <w:szCs w:val="20"/>
                <w:lang w:val="ro-RO"/>
              </w:rPr>
              <w:tab/>
            </w:r>
          </w:p>
        </w:tc>
        <w:tc>
          <w:tcPr>
            <w:tcW w:w="6408" w:type="dxa"/>
            <w:vAlign w:val="center"/>
          </w:tcPr>
          <w:p w14:paraId="37DCCAA3" w14:textId="77777777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</w:p>
        </w:tc>
      </w:tr>
      <w:tr w:rsidR="005F128B" w:rsidRPr="005D2881" w14:paraId="304ACD27" w14:textId="77777777" w:rsidTr="002A2D4D">
        <w:trPr>
          <w:trHeight w:val="284"/>
        </w:trPr>
        <w:tc>
          <w:tcPr>
            <w:tcW w:w="1696" w:type="dxa"/>
            <w:vAlign w:val="center"/>
          </w:tcPr>
          <w:p w14:paraId="14BFC2D4" w14:textId="5A56E0CB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  <w:r w:rsidRPr="005D2881">
              <w:rPr>
                <w:rFonts w:cs="Arial"/>
                <w:sz w:val="20"/>
                <w:szCs w:val="20"/>
                <w:lang w:val="ro-RO"/>
              </w:rPr>
              <w:t>Funcția</w:t>
            </w:r>
          </w:p>
        </w:tc>
        <w:tc>
          <w:tcPr>
            <w:tcW w:w="6408" w:type="dxa"/>
            <w:vAlign w:val="center"/>
          </w:tcPr>
          <w:p w14:paraId="1BA1FBEF" w14:textId="77777777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</w:p>
        </w:tc>
      </w:tr>
      <w:tr w:rsidR="005F128B" w:rsidRPr="005D2881" w14:paraId="7A05FA0E" w14:textId="77777777" w:rsidTr="002A2D4D">
        <w:trPr>
          <w:trHeight w:val="284"/>
        </w:trPr>
        <w:tc>
          <w:tcPr>
            <w:tcW w:w="1696" w:type="dxa"/>
            <w:vAlign w:val="center"/>
          </w:tcPr>
          <w:p w14:paraId="40AD1607" w14:textId="5F14610F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  <w:r w:rsidRPr="005D2881">
              <w:rPr>
                <w:rFonts w:cs="Arial"/>
                <w:sz w:val="20"/>
                <w:szCs w:val="20"/>
                <w:lang w:val="ro-RO"/>
              </w:rPr>
              <w:t>Locul de muncă</w:t>
            </w:r>
            <w:r w:rsidRPr="005D2881">
              <w:rPr>
                <w:rFonts w:cs="Arial"/>
                <w:sz w:val="20"/>
                <w:szCs w:val="20"/>
                <w:lang w:val="ro-RO"/>
              </w:rPr>
              <w:tab/>
            </w:r>
          </w:p>
        </w:tc>
        <w:tc>
          <w:tcPr>
            <w:tcW w:w="6408" w:type="dxa"/>
            <w:vAlign w:val="center"/>
          </w:tcPr>
          <w:p w14:paraId="4B32E19C" w14:textId="77777777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</w:p>
        </w:tc>
      </w:tr>
      <w:tr w:rsidR="005F128B" w:rsidRPr="005D2881" w14:paraId="76C5100D" w14:textId="77777777" w:rsidTr="002A2D4D">
        <w:trPr>
          <w:trHeight w:val="284"/>
        </w:trPr>
        <w:tc>
          <w:tcPr>
            <w:tcW w:w="1696" w:type="dxa"/>
            <w:vAlign w:val="center"/>
          </w:tcPr>
          <w:p w14:paraId="5256E9DD" w14:textId="08C61C4E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  <w:r w:rsidRPr="005D2881">
              <w:rPr>
                <w:rFonts w:cs="Arial"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6408" w:type="dxa"/>
            <w:vAlign w:val="center"/>
          </w:tcPr>
          <w:p w14:paraId="6B56AA02" w14:textId="77777777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</w:p>
        </w:tc>
      </w:tr>
      <w:tr w:rsidR="005F128B" w:rsidRPr="005D2881" w14:paraId="1FE2DCF2" w14:textId="77777777" w:rsidTr="002A2D4D">
        <w:trPr>
          <w:trHeight w:val="284"/>
        </w:trPr>
        <w:tc>
          <w:tcPr>
            <w:tcW w:w="1696" w:type="dxa"/>
            <w:vAlign w:val="center"/>
          </w:tcPr>
          <w:p w14:paraId="0105B059" w14:textId="1CC74C90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  <w:r w:rsidRPr="005D2881">
              <w:rPr>
                <w:rFonts w:cs="Arial"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6408" w:type="dxa"/>
            <w:vAlign w:val="center"/>
          </w:tcPr>
          <w:p w14:paraId="524AEFEB" w14:textId="77777777" w:rsidR="005F128B" w:rsidRPr="005D2881" w:rsidRDefault="005F128B" w:rsidP="002A2D4D">
            <w:pPr>
              <w:rPr>
                <w:rFonts w:cs="Arial"/>
                <w:sz w:val="20"/>
                <w:szCs w:val="20"/>
                <w:lang w:val="ro-RO"/>
              </w:rPr>
            </w:pPr>
          </w:p>
        </w:tc>
      </w:tr>
    </w:tbl>
    <w:p w14:paraId="59089672" w14:textId="77777777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</w:p>
    <w:p w14:paraId="398078B8" w14:textId="77777777" w:rsidR="005F128B" w:rsidRPr="005D2881" w:rsidRDefault="005F128B" w:rsidP="00751E08">
      <w:pPr>
        <w:spacing w:after="0" w:line="360" w:lineRule="auto"/>
        <w:rPr>
          <w:rFonts w:cs="Arial"/>
          <w:b/>
          <w:bCs/>
          <w:sz w:val="20"/>
          <w:szCs w:val="20"/>
          <w:lang w:val="ro-RO"/>
        </w:rPr>
      </w:pPr>
      <w:r w:rsidRPr="005D2881">
        <w:rPr>
          <w:rFonts w:cs="Arial"/>
          <w:b/>
          <w:bCs/>
          <w:sz w:val="20"/>
          <w:szCs w:val="20"/>
          <w:lang w:val="ro-RO"/>
        </w:rPr>
        <w:t>De cât timp și în ce calitate îl cunoașteți pe solicitant?</w:t>
      </w:r>
    </w:p>
    <w:p w14:paraId="7CE79B2D" w14:textId="4B0FEB10" w:rsidR="005F128B" w:rsidRPr="005D2881" w:rsidRDefault="005F128B" w:rsidP="00751E08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 xml:space="preserve">Din </w:t>
      </w:r>
      <w:r w:rsidR="002A2D4D" w:rsidRPr="005D2881">
        <w:rPr>
          <w:rFonts w:cs="Arial"/>
          <w:sz w:val="20"/>
          <w:szCs w:val="20"/>
          <w:lang w:val="ro-RO"/>
        </w:rPr>
        <w:t>____________ (</w:t>
      </w:r>
      <w:r w:rsidRPr="005D2881">
        <w:rPr>
          <w:rFonts w:cs="Arial"/>
          <w:sz w:val="20"/>
          <w:szCs w:val="20"/>
          <w:lang w:val="ro-RO"/>
        </w:rPr>
        <w:t>LL/AAAA</w:t>
      </w:r>
      <w:r w:rsidR="002A2D4D" w:rsidRPr="005D2881">
        <w:rPr>
          <w:rFonts w:cs="Arial"/>
          <w:sz w:val="20"/>
          <w:szCs w:val="20"/>
          <w:lang w:val="ro-RO"/>
        </w:rPr>
        <w:t>)</w:t>
      </w:r>
    </w:p>
    <w:p w14:paraId="5C3914E4" w14:textId="168F0F88" w:rsidR="005F128B" w:rsidRPr="005D2881" w:rsidRDefault="005F128B" w:rsidP="00751E08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Îmi este / mi-a fost student</w:t>
      </w:r>
    </w:p>
    <w:p w14:paraId="14E35F4C" w14:textId="64B88D36" w:rsidR="005F128B" w:rsidRPr="005D2881" w:rsidRDefault="005F128B" w:rsidP="00751E08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 xml:space="preserve">Lucrăm / Am lucrat împreună </w:t>
      </w:r>
      <w:r w:rsidR="002A2D4D" w:rsidRPr="005D2881">
        <w:rPr>
          <w:rFonts w:cs="Arial"/>
          <w:sz w:val="20"/>
          <w:szCs w:val="20"/>
          <w:lang w:val="ro-RO"/>
        </w:rPr>
        <w:t xml:space="preserve">___________ </w:t>
      </w:r>
      <w:r w:rsidRPr="005D2881">
        <w:rPr>
          <w:rFonts w:cs="Arial"/>
          <w:sz w:val="20"/>
          <w:szCs w:val="20"/>
          <w:lang w:val="ro-RO"/>
        </w:rPr>
        <w:t>(durata) în calitate de</w:t>
      </w:r>
      <w:r w:rsidR="002A2D4D" w:rsidRPr="005D2881">
        <w:rPr>
          <w:rFonts w:cs="Arial"/>
          <w:sz w:val="20"/>
          <w:szCs w:val="20"/>
          <w:lang w:val="ro-RO"/>
        </w:rPr>
        <w:t xml:space="preserve"> _______________</w:t>
      </w:r>
      <w:r w:rsidR="00751E08" w:rsidRPr="005D2881">
        <w:rPr>
          <w:rFonts w:cs="Arial"/>
          <w:sz w:val="20"/>
          <w:szCs w:val="20"/>
          <w:lang w:val="ro-RO"/>
        </w:rPr>
        <w:t>__</w:t>
      </w:r>
      <w:r w:rsidR="002A2D4D" w:rsidRPr="005D2881">
        <w:rPr>
          <w:rFonts w:cs="Arial"/>
          <w:sz w:val="20"/>
          <w:szCs w:val="20"/>
          <w:lang w:val="ro-RO"/>
        </w:rPr>
        <w:t>_</w:t>
      </w:r>
    </w:p>
    <w:p w14:paraId="71CBB2BC" w14:textId="7CA727F0" w:rsidR="005F128B" w:rsidRPr="005D2881" w:rsidRDefault="005F128B" w:rsidP="00751E08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 xml:space="preserve">Îi urmăresc activitatea profesională </w:t>
      </w:r>
      <w:r w:rsidR="002A2D4D" w:rsidRPr="005D2881">
        <w:rPr>
          <w:rFonts w:cs="Arial"/>
          <w:sz w:val="20"/>
          <w:szCs w:val="20"/>
          <w:lang w:val="ro-RO"/>
        </w:rPr>
        <w:t>_____________ (durata)</w:t>
      </w:r>
    </w:p>
    <w:p w14:paraId="2E94C51E" w14:textId="242F8B5C" w:rsidR="005F128B" w:rsidRPr="005D2881" w:rsidRDefault="005F128B" w:rsidP="00751E08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Altele</w:t>
      </w:r>
      <w:r w:rsidR="002A2D4D" w:rsidRPr="005D2881">
        <w:rPr>
          <w:rFonts w:cs="Arial"/>
          <w:sz w:val="20"/>
          <w:szCs w:val="20"/>
          <w:lang w:val="ro-RO"/>
        </w:rPr>
        <w:t xml:space="preserve"> _______________________________________________________</w:t>
      </w:r>
      <w:r w:rsidR="00751E08" w:rsidRPr="005D2881">
        <w:rPr>
          <w:rFonts w:cs="Arial"/>
          <w:sz w:val="20"/>
          <w:szCs w:val="20"/>
          <w:lang w:val="ro-RO"/>
        </w:rPr>
        <w:t>____</w:t>
      </w:r>
      <w:r w:rsidR="002A2D4D" w:rsidRPr="005D2881">
        <w:rPr>
          <w:rFonts w:cs="Arial"/>
          <w:sz w:val="20"/>
          <w:szCs w:val="20"/>
          <w:lang w:val="ro-RO"/>
        </w:rPr>
        <w:t>______</w:t>
      </w:r>
      <w:r w:rsidR="00751E08" w:rsidRPr="005D2881">
        <w:rPr>
          <w:rFonts w:cs="Arial"/>
          <w:sz w:val="20"/>
          <w:szCs w:val="20"/>
          <w:lang w:val="ro-RO"/>
        </w:rPr>
        <w:t>_</w:t>
      </w:r>
      <w:r w:rsidR="002A2D4D" w:rsidRPr="005D2881">
        <w:rPr>
          <w:rFonts w:cs="Arial"/>
          <w:sz w:val="20"/>
          <w:szCs w:val="20"/>
          <w:lang w:val="ro-RO"/>
        </w:rPr>
        <w:t>_____</w:t>
      </w:r>
    </w:p>
    <w:p w14:paraId="1C5ADC41" w14:textId="77777777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</w:p>
    <w:p w14:paraId="64C0609C" w14:textId="367712B2" w:rsidR="005F128B" w:rsidRPr="005D2881" w:rsidRDefault="005F128B" w:rsidP="00751E0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5D2881">
        <w:rPr>
          <w:rFonts w:cs="Arial"/>
          <w:b/>
          <w:bCs/>
          <w:sz w:val="20"/>
          <w:szCs w:val="20"/>
          <w:lang w:val="ro-RO"/>
        </w:rPr>
        <w:t xml:space="preserve">Prin ce s-a remarcat solicitantul pe plan academic/profesional și personal? Cum îi evaluați potențialul? </w:t>
      </w:r>
      <w:r w:rsidR="002A2D4D" w:rsidRPr="005D2881">
        <w:rPr>
          <w:rFonts w:cs="Arial"/>
          <w:sz w:val="20"/>
          <w:szCs w:val="20"/>
          <w:lang w:val="ro-RO"/>
        </w:rPr>
        <w:t>(m</w:t>
      </w:r>
      <w:r w:rsidRPr="005D2881">
        <w:rPr>
          <w:rFonts w:cs="Arial"/>
          <w:sz w:val="20"/>
          <w:szCs w:val="20"/>
          <w:lang w:val="ro-RO"/>
        </w:rPr>
        <w:t>ax. 1500 caractere inclusiv spațiile</w:t>
      </w:r>
      <w:r w:rsidR="002A2D4D" w:rsidRPr="005D2881">
        <w:rPr>
          <w:rFonts w:cs="Arial"/>
          <w:sz w:val="20"/>
          <w:szCs w:val="20"/>
          <w:lang w:val="ro-RO"/>
        </w:rPr>
        <w:t>)</w:t>
      </w:r>
    </w:p>
    <w:p w14:paraId="690E077D" w14:textId="17A4A37A" w:rsidR="002A2D4D" w:rsidRPr="005D2881" w:rsidRDefault="002A2D4D" w:rsidP="002A2D4D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D2881">
        <w:rPr>
          <w:rFonts w:cs="Arial"/>
          <w:sz w:val="20"/>
          <w:szCs w:val="20"/>
          <w:lang w:val="ro-RO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A0BE93" w14:textId="77777777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</w:p>
    <w:p w14:paraId="54BC19D1" w14:textId="0918A71A" w:rsidR="005F128B" w:rsidRPr="005D2881" w:rsidRDefault="005F128B" w:rsidP="00751E0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5D2881">
        <w:rPr>
          <w:rFonts w:cs="Arial"/>
          <w:b/>
          <w:bCs/>
          <w:sz w:val="20"/>
          <w:szCs w:val="20"/>
          <w:lang w:val="ro-RO"/>
        </w:rPr>
        <w:t>Cum estimați capacitatea solicitantului de a duce la bun sfârșit proiectul propus?</w:t>
      </w:r>
      <w:r w:rsidRPr="005D2881">
        <w:rPr>
          <w:rFonts w:cs="Arial"/>
          <w:sz w:val="20"/>
          <w:szCs w:val="20"/>
          <w:lang w:val="ro-RO"/>
        </w:rPr>
        <w:t xml:space="preserve"> </w:t>
      </w:r>
      <w:r w:rsidR="002A2D4D" w:rsidRPr="005D2881">
        <w:rPr>
          <w:rFonts w:cs="Arial"/>
          <w:sz w:val="20"/>
          <w:szCs w:val="20"/>
          <w:lang w:val="ro-RO"/>
        </w:rPr>
        <w:t>(m</w:t>
      </w:r>
      <w:r w:rsidRPr="005D2881">
        <w:rPr>
          <w:rFonts w:cs="Arial"/>
          <w:sz w:val="20"/>
          <w:szCs w:val="20"/>
          <w:lang w:val="ro-RO"/>
        </w:rPr>
        <w:t>ax. 1500 caractere inclusiv spațiile</w:t>
      </w:r>
      <w:r w:rsidR="002A2D4D" w:rsidRPr="005D2881">
        <w:rPr>
          <w:rFonts w:cs="Arial"/>
          <w:sz w:val="20"/>
          <w:szCs w:val="20"/>
          <w:lang w:val="ro-RO"/>
        </w:rPr>
        <w:t>)</w:t>
      </w:r>
    </w:p>
    <w:p w14:paraId="5F14E55A" w14:textId="4AFE4E9D" w:rsidR="002A2D4D" w:rsidRPr="005D2881" w:rsidRDefault="002A2D4D" w:rsidP="002A2D4D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C82B5F" w14:textId="77777777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</w:p>
    <w:p w14:paraId="3734BAE5" w14:textId="77777777" w:rsidR="005F128B" w:rsidRPr="005D2881" w:rsidRDefault="005F128B" w:rsidP="005F128B">
      <w:pPr>
        <w:spacing w:after="0" w:line="360" w:lineRule="auto"/>
        <w:rPr>
          <w:rFonts w:cs="Arial"/>
          <w:b/>
          <w:bCs/>
          <w:sz w:val="20"/>
          <w:szCs w:val="20"/>
          <w:lang w:val="ro-RO"/>
        </w:rPr>
      </w:pPr>
      <w:r w:rsidRPr="005D2881">
        <w:rPr>
          <w:rFonts w:cs="Arial"/>
          <w:b/>
          <w:bCs/>
          <w:sz w:val="20"/>
          <w:szCs w:val="20"/>
          <w:lang w:val="ro-RO"/>
        </w:rPr>
        <w:t>Calificativ general</w:t>
      </w:r>
    </w:p>
    <w:p w14:paraId="089AFE73" w14:textId="77777777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□</w:t>
      </w:r>
      <w:r w:rsidRPr="005D2881">
        <w:rPr>
          <w:rFonts w:cs="Arial"/>
          <w:sz w:val="20"/>
          <w:szCs w:val="20"/>
          <w:lang w:val="ro-RO"/>
        </w:rPr>
        <w:tab/>
        <w:t>Recomandare călduroasă</w:t>
      </w:r>
    </w:p>
    <w:p w14:paraId="1A14B45A" w14:textId="77777777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□</w:t>
      </w:r>
      <w:r w:rsidRPr="005D2881">
        <w:rPr>
          <w:rFonts w:cs="Arial"/>
          <w:sz w:val="20"/>
          <w:szCs w:val="20"/>
          <w:lang w:val="ro-RO"/>
        </w:rPr>
        <w:tab/>
        <w:t>Recomandare</w:t>
      </w:r>
    </w:p>
    <w:p w14:paraId="6A5FB9AA" w14:textId="77777777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□</w:t>
      </w:r>
      <w:r w:rsidRPr="005D2881">
        <w:rPr>
          <w:rFonts w:cs="Arial"/>
          <w:sz w:val="20"/>
          <w:szCs w:val="20"/>
          <w:lang w:val="ro-RO"/>
        </w:rPr>
        <w:tab/>
        <w:t>Recomandare condiționată</w:t>
      </w:r>
    </w:p>
    <w:p w14:paraId="7562A777" w14:textId="77777777" w:rsidR="005F128B" w:rsidRPr="005D2881" w:rsidRDefault="005F128B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</w:p>
    <w:p w14:paraId="1F842D1C" w14:textId="77777777" w:rsidR="005F128B" w:rsidRPr="005D2881" w:rsidRDefault="005F128B" w:rsidP="00751E08">
      <w:pPr>
        <w:spacing w:after="0" w:line="24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 xml:space="preserve">Locul și data </w:t>
      </w:r>
    </w:p>
    <w:p w14:paraId="2CC341DF" w14:textId="10B142A1" w:rsidR="005F128B" w:rsidRPr="005D2881" w:rsidRDefault="002A2D4D" w:rsidP="00751E08">
      <w:pPr>
        <w:spacing w:after="0" w:line="24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___________________________________</w:t>
      </w:r>
    </w:p>
    <w:p w14:paraId="59C2D26A" w14:textId="77777777" w:rsidR="005F128B" w:rsidRPr="005D2881" w:rsidRDefault="005F128B" w:rsidP="00751E08">
      <w:pPr>
        <w:spacing w:after="0" w:line="240" w:lineRule="auto"/>
        <w:rPr>
          <w:rFonts w:cs="Arial"/>
          <w:sz w:val="20"/>
          <w:szCs w:val="20"/>
          <w:lang w:val="ro-RO"/>
        </w:rPr>
      </w:pPr>
    </w:p>
    <w:p w14:paraId="61581EDE" w14:textId="77777777" w:rsidR="00751E08" w:rsidRPr="005D2881" w:rsidRDefault="00751E08" w:rsidP="00751E08">
      <w:pPr>
        <w:spacing w:after="0" w:line="240" w:lineRule="auto"/>
        <w:rPr>
          <w:rFonts w:cs="Arial"/>
          <w:sz w:val="20"/>
          <w:szCs w:val="20"/>
          <w:lang w:val="ro-RO"/>
        </w:rPr>
      </w:pPr>
    </w:p>
    <w:p w14:paraId="220F1483" w14:textId="77777777" w:rsidR="005F128B" w:rsidRPr="005D2881" w:rsidRDefault="005F128B" w:rsidP="00751E08">
      <w:pPr>
        <w:spacing w:after="0" w:line="24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Semnătura</w:t>
      </w:r>
    </w:p>
    <w:p w14:paraId="15E39BE4" w14:textId="7891D37A" w:rsidR="00804410" w:rsidRPr="005D2881" w:rsidRDefault="002A2D4D" w:rsidP="00751E08">
      <w:pPr>
        <w:spacing w:after="0" w:line="240" w:lineRule="auto"/>
        <w:rPr>
          <w:rFonts w:cs="Arial"/>
          <w:sz w:val="20"/>
          <w:szCs w:val="20"/>
          <w:lang w:val="ro-RO"/>
        </w:rPr>
      </w:pPr>
      <w:r w:rsidRPr="005D2881">
        <w:rPr>
          <w:rFonts w:cs="Arial"/>
          <w:sz w:val="20"/>
          <w:szCs w:val="20"/>
          <w:lang w:val="ro-RO"/>
        </w:rPr>
        <w:t>___________________________________</w:t>
      </w:r>
    </w:p>
    <w:p w14:paraId="5806D55C" w14:textId="77777777" w:rsidR="002A2D4D" w:rsidRPr="005D2881" w:rsidRDefault="002A2D4D" w:rsidP="005F128B">
      <w:pPr>
        <w:spacing w:after="0" w:line="360" w:lineRule="auto"/>
        <w:rPr>
          <w:rFonts w:cs="Arial"/>
          <w:sz w:val="20"/>
          <w:szCs w:val="20"/>
          <w:lang w:val="ro-RO"/>
        </w:rPr>
      </w:pPr>
    </w:p>
    <w:sectPr w:rsidR="002A2D4D" w:rsidRPr="005D2881" w:rsidSect="00B620C8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887" w:right="2409" w:bottom="1135" w:left="0" w:header="154" w:footer="218" w:gutter="15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CE23B" w14:textId="77777777" w:rsidR="00531A6F" w:rsidRDefault="00531A6F" w:rsidP="00757A1C">
      <w:pPr>
        <w:spacing w:after="0" w:line="240" w:lineRule="auto"/>
      </w:pPr>
      <w:r>
        <w:separator/>
      </w:r>
    </w:p>
    <w:p w14:paraId="249FB4CC" w14:textId="77777777" w:rsidR="00531A6F" w:rsidRDefault="00531A6F"/>
  </w:endnote>
  <w:endnote w:type="continuationSeparator" w:id="0">
    <w:p w14:paraId="5D13BDA2" w14:textId="77777777" w:rsidR="00531A6F" w:rsidRDefault="00531A6F" w:rsidP="00757A1C">
      <w:pPr>
        <w:spacing w:after="0" w:line="240" w:lineRule="auto"/>
      </w:pPr>
      <w:r>
        <w:continuationSeparator/>
      </w:r>
    </w:p>
    <w:p w14:paraId="595EE723" w14:textId="77777777" w:rsidR="00531A6F" w:rsidRDefault="00531A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04" w:type="dxa"/>
      <w:tblInd w:w="-1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17"/>
      <w:gridCol w:w="1387"/>
    </w:tblGrid>
    <w:tr w:rsidR="00983F14" w:rsidRPr="00B620C8" w14:paraId="09A5A9DB" w14:textId="77777777" w:rsidTr="000B055D">
      <w:tc>
        <w:tcPr>
          <w:tcW w:w="8217" w:type="dxa"/>
          <w:tcBorders>
            <w:right w:val="single" w:sz="4" w:space="0" w:color="auto"/>
          </w:tcBorders>
        </w:tcPr>
        <w:p w14:paraId="7B95C163" w14:textId="77777777" w:rsidR="00983F14" w:rsidRPr="00B620C8" w:rsidRDefault="00983F14" w:rsidP="00B620C8">
          <w:pPr>
            <w:rPr>
              <w:rFonts w:cs="Arial"/>
              <w:b/>
              <w:color w:val="C53236"/>
              <w:sz w:val="12"/>
              <w:szCs w:val="12"/>
              <w:lang w:val="ro-RO"/>
            </w:rPr>
          </w:pPr>
          <w:r w:rsidRPr="00B620C8">
            <w:rPr>
              <w:rFonts w:cs="Arial"/>
              <w:b/>
              <w:color w:val="C53236"/>
              <w:sz w:val="12"/>
              <w:szCs w:val="12"/>
              <w:lang w:val="ro-RO"/>
            </w:rPr>
            <w:t>ORDINUL ARHITEC</w:t>
          </w:r>
          <w:r w:rsidR="00436B9C" w:rsidRPr="00B620C8">
            <w:rPr>
              <w:rFonts w:cs="Arial"/>
              <w:b/>
              <w:color w:val="C53236"/>
              <w:sz w:val="12"/>
              <w:szCs w:val="12"/>
              <w:lang w:val="ro-RO"/>
            </w:rPr>
            <w:t>Ţ</w:t>
          </w:r>
          <w:r w:rsidRPr="00B620C8">
            <w:rPr>
              <w:rFonts w:cs="Arial"/>
              <w:b/>
              <w:color w:val="C53236"/>
              <w:sz w:val="12"/>
              <w:szCs w:val="12"/>
              <w:lang w:val="ro-RO"/>
            </w:rPr>
            <w:t>ILOR DIN ROMÂNIA</w:t>
          </w:r>
        </w:p>
        <w:p w14:paraId="3B28DF3D" w14:textId="77777777" w:rsidR="00983F14" w:rsidRPr="00B620C8" w:rsidRDefault="00983F14" w:rsidP="00B620C8">
          <w:pPr>
            <w:rPr>
              <w:rFonts w:cs="Arial"/>
              <w:sz w:val="12"/>
              <w:szCs w:val="12"/>
              <w:lang w:val="ro-RO"/>
            </w:rPr>
          </w:pPr>
          <w:r w:rsidRPr="00B620C8">
            <w:rPr>
              <w:rFonts w:cs="Arial"/>
              <w:b/>
              <w:sz w:val="12"/>
              <w:szCs w:val="12"/>
              <w:lang w:val="ro-RO"/>
            </w:rPr>
            <w:t>Sediu:</w:t>
          </w:r>
          <w:r w:rsidRPr="00B620C8">
            <w:rPr>
              <w:rFonts w:cs="Arial"/>
              <w:sz w:val="12"/>
              <w:szCs w:val="12"/>
              <w:lang w:val="ro-RO"/>
            </w:rPr>
            <w:t xml:space="preserve"> str. Pictor Arthur Verona nr. 19 | 010312 București | România</w:t>
          </w:r>
        </w:p>
        <w:p w14:paraId="2A08ECC5" w14:textId="77777777" w:rsidR="00983F14" w:rsidRPr="00B620C8" w:rsidRDefault="00983F14" w:rsidP="00B620C8">
          <w:pPr>
            <w:rPr>
              <w:rFonts w:cs="Arial"/>
              <w:sz w:val="12"/>
              <w:szCs w:val="12"/>
              <w:lang w:val="ro-RO"/>
            </w:rPr>
          </w:pPr>
          <w:r w:rsidRPr="00B620C8">
            <w:rPr>
              <w:rFonts w:cs="Arial"/>
              <w:b/>
              <w:sz w:val="12"/>
              <w:szCs w:val="12"/>
              <w:lang w:val="ro-RO"/>
            </w:rPr>
            <w:t>Cod fiscal:</w:t>
          </w:r>
          <w:r w:rsidR="009D64C3" w:rsidRPr="00B620C8">
            <w:rPr>
              <w:rFonts w:cs="Arial"/>
              <w:sz w:val="12"/>
              <w:szCs w:val="12"/>
              <w:lang w:val="ro-RO"/>
            </w:rPr>
            <w:t xml:space="preserve"> 14083510 </w:t>
          </w:r>
          <w:r w:rsidRPr="00B620C8">
            <w:rPr>
              <w:rFonts w:cs="Arial"/>
              <w:sz w:val="12"/>
              <w:szCs w:val="12"/>
              <w:lang w:val="ro-RO"/>
            </w:rPr>
            <w:t xml:space="preserve">| </w:t>
          </w:r>
          <w:r w:rsidRPr="00B620C8">
            <w:rPr>
              <w:rFonts w:cs="Arial"/>
              <w:b/>
              <w:sz w:val="12"/>
              <w:szCs w:val="12"/>
              <w:lang w:val="ro-RO"/>
            </w:rPr>
            <w:t>Banca:</w:t>
          </w:r>
          <w:r w:rsidRPr="00B620C8">
            <w:rPr>
              <w:rFonts w:cs="Arial"/>
              <w:sz w:val="12"/>
              <w:szCs w:val="12"/>
              <w:lang w:val="ro-RO"/>
            </w:rPr>
            <w:t xml:space="preserve"> BRD - Academiei | </w:t>
          </w:r>
          <w:r w:rsidRPr="00B620C8">
            <w:rPr>
              <w:rFonts w:cs="Arial"/>
              <w:b/>
              <w:sz w:val="12"/>
              <w:szCs w:val="12"/>
              <w:lang w:val="ro-RO"/>
            </w:rPr>
            <w:t>IBAN:</w:t>
          </w:r>
          <w:r w:rsidRPr="00B620C8">
            <w:rPr>
              <w:rFonts w:cs="Arial"/>
              <w:sz w:val="12"/>
              <w:szCs w:val="12"/>
              <w:lang w:val="ro-RO"/>
            </w:rPr>
            <w:t xml:space="preserve"> RO80BRDE410SV21208234100</w:t>
          </w:r>
        </w:p>
      </w:tc>
      <w:tc>
        <w:tcPr>
          <w:tcW w:w="1387" w:type="dxa"/>
          <w:tcBorders>
            <w:left w:val="single" w:sz="4" w:space="0" w:color="auto"/>
          </w:tcBorders>
        </w:tcPr>
        <w:p w14:paraId="33701197" w14:textId="77777777" w:rsidR="00804410" w:rsidRPr="00B620C8" w:rsidRDefault="00223499" w:rsidP="00B620C8">
          <w:pPr>
            <w:pStyle w:val="Style1"/>
            <w:spacing w:before="0" w:after="0" w:line="240" w:lineRule="auto"/>
            <w:ind w:left="108" w:firstLine="0"/>
            <w:rPr>
              <w:szCs w:val="12"/>
            </w:rPr>
          </w:pPr>
          <w:r w:rsidRPr="00B620C8">
            <w:rPr>
              <w:szCs w:val="12"/>
            </w:rPr>
            <w:t xml:space="preserve"> </w:t>
          </w:r>
        </w:p>
        <w:p w14:paraId="6D5FA764" w14:textId="77777777" w:rsidR="00E43945" w:rsidRPr="00B620C8" w:rsidRDefault="00E43945" w:rsidP="00B620C8">
          <w:pPr>
            <w:pStyle w:val="Style1"/>
            <w:spacing w:before="0" w:after="0" w:line="240" w:lineRule="auto"/>
            <w:ind w:left="108" w:firstLine="0"/>
            <w:rPr>
              <w:szCs w:val="12"/>
            </w:rPr>
          </w:pPr>
          <w:r w:rsidRPr="00B620C8">
            <w:rPr>
              <w:szCs w:val="12"/>
            </w:rPr>
            <w:t xml:space="preserve">Pagina | </w:t>
          </w:r>
          <w:r w:rsidRPr="00B620C8">
            <w:rPr>
              <w:szCs w:val="12"/>
            </w:rPr>
            <w:fldChar w:fldCharType="begin"/>
          </w:r>
          <w:r w:rsidRPr="00B620C8">
            <w:rPr>
              <w:szCs w:val="12"/>
            </w:rPr>
            <w:instrText xml:space="preserve"> PAGE   \* MERGEFORMAT </w:instrText>
          </w:r>
          <w:r w:rsidRPr="00B620C8">
            <w:rPr>
              <w:szCs w:val="12"/>
            </w:rPr>
            <w:fldChar w:fldCharType="separate"/>
          </w:r>
          <w:r w:rsidRPr="00B620C8">
            <w:rPr>
              <w:noProof/>
              <w:szCs w:val="12"/>
            </w:rPr>
            <w:t>1</w:t>
          </w:r>
          <w:r w:rsidRPr="00B620C8">
            <w:rPr>
              <w:noProof/>
              <w:szCs w:val="12"/>
            </w:rPr>
            <w:fldChar w:fldCharType="end"/>
          </w:r>
        </w:p>
      </w:tc>
    </w:tr>
  </w:tbl>
  <w:p w14:paraId="3371FA38" w14:textId="77777777" w:rsidR="00F71D79" w:rsidRPr="00461889" w:rsidRDefault="00F71D79">
    <w:pPr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04" w:type="dxa"/>
      <w:tblInd w:w="-1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17"/>
      <w:gridCol w:w="1387"/>
    </w:tblGrid>
    <w:tr w:rsidR="00B620C8" w:rsidRPr="00B620C8" w14:paraId="0FCDE0BE" w14:textId="77777777" w:rsidTr="00561C93">
      <w:tc>
        <w:tcPr>
          <w:tcW w:w="8217" w:type="dxa"/>
          <w:tcBorders>
            <w:right w:val="single" w:sz="4" w:space="0" w:color="auto"/>
          </w:tcBorders>
        </w:tcPr>
        <w:p w14:paraId="1E906893" w14:textId="77777777" w:rsidR="00B620C8" w:rsidRPr="00B620C8" w:rsidRDefault="00B620C8" w:rsidP="00B620C8">
          <w:pPr>
            <w:rPr>
              <w:rFonts w:cs="Arial"/>
              <w:b/>
              <w:color w:val="C53236"/>
              <w:sz w:val="12"/>
              <w:szCs w:val="12"/>
              <w:lang w:val="ro-RO"/>
            </w:rPr>
          </w:pPr>
          <w:r w:rsidRPr="00B620C8">
            <w:rPr>
              <w:rFonts w:cs="Arial"/>
              <w:b/>
              <w:color w:val="C53236"/>
              <w:sz w:val="12"/>
              <w:szCs w:val="12"/>
              <w:lang w:val="ro-RO"/>
            </w:rPr>
            <w:t>ORDINUL ARHITECŢILOR DIN ROMÂNIA</w:t>
          </w:r>
        </w:p>
        <w:p w14:paraId="25088E1F" w14:textId="77777777" w:rsidR="00B620C8" w:rsidRPr="00B620C8" w:rsidRDefault="00B620C8" w:rsidP="00B620C8">
          <w:pPr>
            <w:rPr>
              <w:rFonts w:cs="Arial"/>
              <w:sz w:val="12"/>
              <w:szCs w:val="12"/>
              <w:lang w:val="ro-RO"/>
            </w:rPr>
          </w:pPr>
          <w:r w:rsidRPr="00B620C8">
            <w:rPr>
              <w:rFonts w:cs="Arial"/>
              <w:b/>
              <w:sz w:val="12"/>
              <w:szCs w:val="12"/>
              <w:lang w:val="ro-RO"/>
            </w:rPr>
            <w:t>Sediu:</w:t>
          </w:r>
          <w:r w:rsidRPr="00B620C8">
            <w:rPr>
              <w:rFonts w:cs="Arial"/>
              <w:sz w:val="12"/>
              <w:szCs w:val="12"/>
              <w:lang w:val="ro-RO"/>
            </w:rPr>
            <w:t xml:space="preserve"> str. Pictor Arthur Verona nr. 19 | 010312 București | România</w:t>
          </w:r>
        </w:p>
        <w:p w14:paraId="5440F003" w14:textId="77777777" w:rsidR="00B620C8" w:rsidRPr="00B620C8" w:rsidRDefault="00B620C8" w:rsidP="00B620C8">
          <w:pPr>
            <w:rPr>
              <w:rFonts w:cs="Arial"/>
              <w:sz w:val="12"/>
              <w:szCs w:val="12"/>
              <w:lang w:val="ro-RO"/>
            </w:rPr>
          </w:pPr>
          <w:r w:rsidRPr="00B620C8">
            <w:rPr>
              <w:rFonts w:cs="Arial"/>
              <w:b/>
              <w:sz w:val="12"/>
              <w:szCs w:val="12"/>
              <w:lang w:val="ro-RO"/>
            </w:rPr>
            <w:t>Cod fiscal:</w:t>
          </w:r>
          <w:r w:rsidRPr="00B620C8">
            <w:rPr>
              <w:rFonts w:cs="Arial"/>
              <w:sz w:val="12"/>
              <w:szCs w:val="12"/>
              <w:lang w:val="ro-RO"/>
            </w:rPr>
            <w:t xml:space="preserve"> 14083510 | </w:t>
          </w:r>
          <w:r w:rsidRPr="00B620C8">
            <w:rPr>
              <w:rFonts w:cs="Arial"/>
              <w:b/>
              <w:sz w:val="12"/>
              <w:szCs w:val="12"/>
              <w:lang w:val="ro-RO"/>
            </w:rPr>
            <w:t>Banca:</w:t>
          </w:r>
          <w:r w:rsidRPr="00B620C8">
            <w:rPr>
              <w:rFonts w:cs="Arial"/>
              <w:sz w:val="12"/>
              <w:szCs w:val="12"/>
              <w:lang w:val="ro-RO"/>
            </w:rPr>
            <w:t xml:space="preserve"> BRD - Academiei | </w:t>
          </w:r>
          <w:r w:rsidRPr="00B620C8">
            <w:rPr>
              <w:rFonts w:cs="Arial"/>
              <w:b/>
              <w:sz w:val="12"/>
              <w:szCs w:val="12"/>
              <w:lang w:val="ro-RO"/>
            </w:rPr>
            <w:t>IBAN:</w:t>
          </w:r>
          <w:r w:rsidRPr="00B620C8">
            <w:rPr>
              <w:rFonts w:cs="Arial"/>
              <w:sz w:val="12"/>
              <w:szCs w:val="12"/>
              <w:lang w:val="ro-RO"/>
            </w:rPr>
            <w:t xml:space="preserve"> RO80BRDE410SV21208234100</w:t>
          </w:r>
        </w:p>
      </w:tc>
      <w:tc>
        <w:tcPr>
          <w:tcW w:w="1387" w:type="dxa"/>
          <w:tcBorders>
            <w:left w:val="single" w:sz="4" w:space="0" w:color="auto"/>
          </w:tcBorders>
        </w:tcPr>
        <w:p w14:paraId="5A447822" w14:textId="77777777" w:rsidR="00B620C8" w:rsidRPr="00B620C8" w:rsidRDefault="00B620C8" w:rsidP="00B620C8">
          <w:pPr>
            <w:pStyle w:val="Style1"/>
            <w:spacing w:before="0" w:after="0" w:line="120" w:lineRule="atLeast"/>
            <w:ind w:left="108" w:firstLine="0"/>
            <w:rPr>
              <w:szCs w:val="12"/>
            </w:rPr>
          </w:pPr>
          <w:r w:rsidRPr="00B620C8">
            <w:rPr>
              <w:szCs w:val="12"/>
            </w:rPr>
            <w:t xml:space="preserve"> </w:t>
          </w:r>
        </w:p>
        <w:p w14:paraId="0FC1906A" w14:textId="77777777" w:rsidR="00B620C8" w:rsidRPr="00B620C8" w:rsidRDefault="00B620C8" w:rsidP="00B620C8">
          <w:pPr>
            <w:pStyle w:val="Style1"/>
            <w:spacing w:before="0" w:after="0" w:line="120" w:lineRule="atLeast"/>
            <w:ind w:left="108" w:firstLine="0"/>
            <w:rPr>
              <w:szCs w:val="12"/>
            </w:rPr>
          </w:pPr>
          <w:r w:rsidRPr="00B620C8">
            <w:rPr>
              <w:szCs w:val="12"/>
            </w:rPr>
            <w:t xml:space="preserve">Pagina | </w:t>
          </w:r>
          <w:r w:rsidRPr="00B620C8">
            <w:rPr>
              <w:szCs w:val="12"/>
            </w:rPr>
            <w:fldChar w:fldCharType="begin"/>
          </w:r>
          <w:r w:rsidRPr="00B620C8">
            <w:rPr>
              <w:szCs w:val="12"/>
            </w:rPr>
            <w:instrText xml:space="preserve"> PAGE   \* MERGEFORMAT </w:instrText>
          </w:r>
          <w:r w:rsidRPr="00B620C8">
            <w:rPr>
              <w:szCs w:val="12"/>
            </w:rPr>
            <w:fldChar w:fldCharType="separate"/>
          </w:r>
          <w:r w:rsidRPr="00B620C8">
            <w:rPr>
              <w:noProof/>
              <w:szCs w:val="12"/>
            </w:rPr>
            <w:t>1</w:t>
          </w:r>
          <w:r w:rsidRPr="00B620C8">
            <w:rPr>
              <w:noProof/>
              <w:szCs w:val="12"/>
            </w:rPr>
            <w:fldChar w:fldCharType="end"/>
          </w:r>
        </w:p>
      </w:tc>
    </w:tr>
  </w:tbl>
  <w:p w14:paraId="15E8C9BF" w14:textId="77777777" w:rsidR="00B620C8" w:rsidRPr="00B620C8" w:rsidRDefault="00B620C8">
    <w:pPr>
      <w:pStyle w:val="Footer"/>
      <w:rPr>
        <w:sz w:val="12"/>
        <w:szCs w:val="12"/>
      </w:rPr>
    </w:pPr>
  </w:p>
  <w:p w14:paraId="1D0C3764" w14:textId="77777777" w:rsidR="00B620C8" w:rsidRDefault="00B620C8">
    <w:pPr>
      <w:pStyle w:val="Footer"/>
      <w:rPr>
        <w:sz w:val="12"/>
        <w:szCs w:val="12"/>
      </w:rPr>
    </w:pPr>
  </w:p>
  <w:p w14:paraId="042862A9" w14:textId="77777777" w:rsidR="00B620C8" w:rsidRPr="00B620C8" w:rsidRDefault="00B620C8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F40AC" w14:textId="77777777" w:rsidR="00531A6F" w:rsidRDefault="00531A6F" w:rsidP="00757A1C">
      <w:pPr>
        <w:spacing w:after="0" w:line="240" w:lineRule="auto"/>
      </w:pPr>
      <w:r>
        <w:separator/>
      </w:r>
    </w:p>
    <w:p w14:paraId="2FB0CB32" w14:textId="77777777" w:rsidR="00531A6F" w:rsidRDefault="00531A6F"/>
  </w:footnote>
  <w:footnote w:type="continuationSeparator" w:id="0">
    <w:p w14:paraId="60AE4FE0" w14:textId="77777777" w:rsidR="00531A6F" w:rsidRDefault="00531A6F" w:rsidP="00757A1C">
      <w:pPr>
        <w:spacing w:after="0" w:line="240" w:lineRule="auto"/>
      </w:pPr>
      <w:r>
        <w:continuationSeparator/>
      </w:r>
    </w:p>
    <w:p w14:paraId="1A3B1C0B" w14:textId="77777777" w:rsidR="00531A6F" w:rsidRDefault="00531A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92C1F" w14:textId="16C78929" w:rsidR="00F71D79" w:rsidRDefault="00915EC0" w:rsidP="00804410">
    <w:pPr>
      <w:pStyle w:val="Header"/>
    </w:pPr>
    <w:r w:rsidRPr="00915EC0">
      <w:rPr>
        <w:noProof/>
        <w:lang w:bidi="ar-SA"/>
      </w:rPr>
      <w:drawing>
        <wp:anchor distT="0" distB="0" distL="114300" distR="114300" simplePos="0" relativeHeight="251659264" behindDoc="1" locked="0" layoutInCell="1" allowOverlap="0" wp14:anchorId="1716AF35" wp14:editId="7FE5B67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3800" cy="1211580"/>
          <wp:effectExtent l="0" t="0" r="0" b="0"/>
          <wp:wrapTopAndBottom/>
          <wp:docPr id="17270115" name="Picture 1" descr="header logo oar pt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logo oar pt ante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405FF" w14:textId="748747B5" w:rsidR="00B620C8" w:rsidRDefault="00B620C8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F41CA89" wp14:editId="1A03F2BE">
              <wp:simplePos x="0" y="0"/>
              <wp:positionH relativeFrom="page">
                <wp:posOffset>6215807</wp:posOffset>
              </wp:positionH>
              <wp:positionV relativeFrom="page">
                <wp:posOffset>1638520</wp:posOffset>
              </wp:positionV>
              <wp:extent cx="887972" cy="1097915"/>
              <wp:effectExtent l="0" t="0" r="7620" b="6985"/>
              <wp:wrapNone/>
              <wp:docPr id="11429324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7972" cy="1097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E8944" w14:textId="77777777" w:rsidR="00B620C8" w:rsidRPr="00461889" w:rsidRDefault="00B620C8" w:rsidP="00B620C8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  <w:r w:rsidRPr="00461889"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  <w:t>Str. Pictor Arthur Verona nr. 19 | 010312 București România</w:t>
                          </w:r>
                        </w:p>
                        <w:p w14:paraId="4914DBFB" w14:textId="77777777" w:rsidR="00B620C8" w:rsidRPr="00461889" w:rsidRDefault="00B620C8" w:rsidP="00B620C8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</w:p>
                        <w:p w14:paraId="404803B3" w14:textId="77777777" w:rsidR="00B620C8" w:rsidRPr="00461889" w:rsidRDefault="00B620C8" w:rsidP="00B620C8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</w:p>
                        <w:p w14:paraId="25C2C9DD" w14:textId="77777777" w:rsidR="00B620C8" w:rsidRPr="00461889" w:rsidRDefault="00B620C8" w:rsidP="00B620C8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</w:p>
                        <w:p w14:paraId="3CC6E2FA" w14:textId="77777777" w:rsidR="00B620C8" w:rsidRPr="00461889" w:rsidRDefault="00B620C8" w:rsidP="00B620C8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</w:p>
                        <w:p w14:paraId="34FE536F" w14:textId="77777777" w:rsidR="00B620C8" w:rsidRPr="00461889" w:rsidRDefault="00B620C8" w:rsidP="00B620C8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  <w:r w:rsidRPr="00461889">
                            <w:rPr>
                              <w:rFonts w:cs="Arial"/>
                              <w:b/>
                              <w:sz w:val="12"/>
                              <w:szCs w:val="12"/>
                              <w:lang w:val="ro-RO"/>
                            </w:rPr>
                            <w:t>T</w:t>
                          </w:r>
                          <w:r w:rsidRPr="00461889"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  <w:t>: + 40 (0) 21 317 26 34</w:t>
                          </w:r>
                        </w:p>
                        <w:p w14:paraId="1BD38F29" w14:textId="77777777" w:rsidR="00B620C8" w:rsidRPr="00461889" w:rsidRDefault="00B620C8" w:rsidP="00B620C8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  <w:r w:rsidRPr="00461889">
                            <w:rPr>
                              <w:rFonts w:cs="Arial"/>
                              <w:b/>
                              <w:sz w:val="12"/>
                              <w:szCs w:val="12"/>
                              <w:lang w:val="ro-RO"/>
                            </w:rPr>
                            <w:t>F</w:t>
                          </w:r>
                          <w:r w:rsidRPr="00461889"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  <w:t>: + 40 (0) 21 317 26 35</w:t>
                          </w:r>
                        </w:p>
                        <w:p w14:paraId="1E27D676" w14:textId="77777777" w:rsidR="00B620C8" w:rsidRPr="00461889" w:rsidRDefault="00B620C8" w:rsidP="00B620C8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  <w:r w:rsidRPr="00461889">
                            <w:rPr>
                              <w:rFonts w:cs="Arial"/>
                              <w:b/>
                              <w:sz w:val="12"/>
                              <w:szCs w:val="12"/>
                              <w:lang w:val="ro-RO"/>
                            </w:rPr>
                            <w:t>E</w:t>
                          </w:r>
                          <w:r w:rsidRPr="00461889"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  <w:t>: office.oar@gmail.com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41CA8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9.45pt;margin-top:129pt;width:69.9pt;height:86.4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" filled="f" stroked="f">
              <v:textbox inset="0,0,0,0">
                <w:txbxContent>
                  <w:p w14:paraId="3BEE8944" w14:textId="77777777" w:rsidR="00B620C8" w:rsidRPr="00461889" w:rsidRDefault="00B620C8" w:rsidP="00B620C8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  <w:r w:rsidRPr="00461889">
                      <w:rPr>
                        <w:rFonts w:cs="Arial"/>
                        <w:sz w:val="12"/>
                        <w:szCs w:val="12"/>
                        <w:lang w:val="ro-RO"/>
                      </w:rPr>
                      <w:t>Str. Pictor Arthur Verona nr. 19 | 010312 București România</w:t>
                    </w:r>
                  </w:p>
                  <w:p w14:paraId="4914DBFB" w14:textId="77777777" w:rsidR="00B620C8" w:rsidRPr="00461889" w:rsidRDefault="00B620C8" w:rsidP="00B620C8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</w:p>
                  <w:p w14:paraId="404803B3" w14:textId="77777777" w:rsidR="00B620C8" w:rsidRPr="00461889" w:rsidRDefault="00B620C8" w:rsidP="00B620C8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</w:p>
                  <w:p w14:paraId="25C2C9DD" w14:textId="77777777" w:rsidR="00B620C8" w:rsidRPr="00461889" w:rsidRDefault="00B620C8" w:rsidP="00B620C8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</w:p>
                  <w:p w14:paraId="3CC6E2FA" w14:textId="77777777" w:rsidR="00B620C8" w:rsidRPr="00461889" w:rsidRDefault="00B620C8" w:rsidP="00B620C8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</w:p>
                  <w:p w14:paraId="34FE536F" w14:textId="77777777" w:rsidR="00B620C8" w:rsidRPr="00461889" w:rsidRDefault="00B620C8" w:rsidP="00B620C8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  <w:r w:rsidRPr="00461889">
                      <w:rPr>
                        <w:rFonts w:cs="Arial"/>
                        <w:b/>
                        <w:sz w:val="12"/>
                        <w:szCs w:val="12"/>
                        <w:lang w:val="ro-RO"/>
                      </w:rPr>
                      <w:t>T</w:t>
                    </w:r>
                    <w:r w:rsidRPr="00461889">
                      <w:rPr>
                        <w:rFonts w:cs="Arial"/>
                        <w:sz w:val="12"/>
                        <w:szCs w:val="12"/>
                        <w:lang w:val="ro-RO"/>
                      </w:rPr>
                      <w:t>: + 40 (0) 21 317 26 34</w:t>
                    </w:r>
                  </w:p>
                  <w:p w14:paraId="1BD38F29" w14:textId="77777777" w:rsidR="00B620C8" w:rsidRPr="00461889" w:rsidRDefault="00B620C8" w:rsidP="00B620C8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  <w:r w:rsidRPr="00461889">
                      <w:rPr>
                        <w:rFonts w:cs="Arial"/>
                        <w:b/>
                        <w:sz w:val="12"/>
                        <w:szCs w:val="12"/>
                        <w:lang w:val="ro-RO"/>
                      </w:rPr>
                      <w:t>F</w:t>
                    </w:r>
                    <w:r w:rsidRPr="00461889">
                      <w:rPr>
                        <w:rFonts w:cs="Arial"/>
                        <w:sz w:val="12"/>
                        <w:szCs w:val="12"/>
                        <w:lang w:val="ro-RO"/>
                      </w:rPr>
                      <w:t>: + 40 (0) 21 317 26 35</w:t>
                    </w:r>
                  </w:p>
                  <w:p w14:paraId="1E27D676" w14:textId="77777777" w:rsidR="00B620C8" w:rsidRPr="00461889" w:rsidRDefault="00B620C8" w:rsidP="00B620C8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  <w:r w:rsidRPr="00461889">
                      <w:rPr>
                        <w:rFonts w:cs="Arial"/>
                        <w:b/>
                        <w:sz w:val="12"/>
                        <w:szCs w:val="12"/>
                        <w:lang w:val="ro-RO"/>
                      </w:rPr>
                      <w:t>E</w:t>
                    </w:r>
                    <w:r w:rsidRPr="00461889">
                      <w:rPr>
                        <w:rFonts w:cs="Arial"/>
                        <w:sz w:val="12"/>
                        <w:szCs w:val="12"/>
                        <w:lang w:val="ro-RO"/>
                      </w:rPr>
                      <w:t>: office.oar@gmail.com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15EC0">
      <w:rPr>
        <w:noProof/>
        <w:lang w:bidi="ar-SA"/>
      </w:rPr>
      <w:drawing>
        <wp:anchor distT="0" distB="0" distL="114300" distR="114300" simplePos="0" relativeHeight="251662336" behindDoc="1" locked="0" layoutInCell="1" allowOverlap="0" wp14:anchorId="24841800" wp14:editId="7A997B9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3800" cy="1211580"/>
          <wp:effectExtent l="0" t="0" r="0" b="0"/>
          <wp:wrapTopAndBottom/>
          <wp:docPr id="1333784602" name="Picture 1" descr="header logo oar pt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logo oar pt ante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28B"/>
    <w:rsid w:val="00091569"/>
    <w:rsid w:val="000B055D"/>
    <w:rsid w:val="000F5947"/>
    <w:rsid w:val="000F7878"/>
    <w:rsid w:val="00103EC6"/>
    <w:rsid w:val="00150F3A"/>
    <w:rsid w:val="00153233"/>
    <w:rsid w:val="0019520B"/>
    <w:rsid w:val="001B0F19"/>
    <w:rsid w:val="001C6A63"/>
    <w:rsid w:val="001F62E2"/>
    <w:rsid w:val="00223499"/>
    <w:rsid w:val="00245FAD"/>
    <w:rsid w:val="00255AD6"/>
    <w:rsid w:val="00280C9F"/>
    <w:rsid w:val="002A2D4D"/>
    <w:rsid w:val="002D3E92"/>
    <w:rsid w:val="00436B9C"/>
    <w:rsid w:val="00444800"/>
    <w:rsid w:val="00461889"/>
    <w:rsid w:val="0049246A"/>
    <w:rsid w:val="004D1BF7"/>
    <w:rsid w:val="00531A6F"/>
    <w:rsid w:val="0058012C"/>
    <w:rsid w:val="00594C7B"/>
    <w:rsid w:val="005B7C8A"/>
    <w:rsid w:val="005D0B16"/>
    <w:rsid w:val="005D2881"/>
    <w:rsid w:val="005F128B"/>
    <w:rsid w:val="006431F8"/>
    <w:rsid w:val="00690AA8"/>
    <w:rsid w:val="00751E08"/>
    <w:rsid w:val="00757A1C"/>
    <w:rsid w:val="00761817"/>
    <w:rsid w:val="007F50E8"/>
    <w:rsid w:val="00804410"/>
    <w:rsid w:val="008A13EF"/>
    <w:rsid w:val="00915EC0"/>
    <w:rsid w:val="009337DC"/>
    <w:rsid w:val="00954CF6"/>
    <w:rsid w:val="00983F14"/>
    <w:rsid w:val="009D64C3"/>
    <w:rsid w:val="009E11BC"/>
    <w:rsid w:val="009E48EE"/>
    <w:rsid w:val="00A600E7"/>
    <w:rsid w:val="00A720B4"/>
    <w:rsid w:val="00A830E4"/>
    <w:rsid w:val="00B52417"/>
    <w:rsid w:val="00B620C8"/>
    <w:rsid w:val="00B85D94"/>
    <w:rsid w:val="00BB514D"/>
    <w:rsid w:val="00BC49D5"/>
    <w:rsid w:val="00C01E86"/>
    <w:rsid w:val="00C15202"/>
    <w:rsid w:val="00C45E90"/>
    <w:rsid w:val="00C82779"/>
    <w:rsid w:val="00CE2A72"/>
    <w:rsid w:val="00CE69D1"/>
    <w:rsid w:val="00D17865"/>
    <w:rsid w:val="00D26477"/>
    <w:rsid w:val="00D5073F"/>
    <w:rsid w:val="00E00FA6"/>
    <w:rsid w:val="00E43945"/>
    <w:rsid w:val="00E47C2C"/>
    <w:rsid w:val="00E81622"/>
    <w:rsid w:val="00E907B6"/>
    <w:rsid w:val="00E96371"/>
    <w:rsid w:val="00F24DEB"/>
    <w:rsid w:val="00F71D79"/>
    <w:rsid w:val="00F8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3ECFE"/>
  <w15:docId w15:val="{EFBDFCD3-DD92-4D52-8AE3-78757281F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865"/>
    <w:rPr>
      <w:rFonts w:ascii="Arial" w:hAnsi="Arial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A1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A1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1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A1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A1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A1C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A1C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A1C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A1C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essageHeader">
    <w:name w:val="Message Header"/>
    <w:basedOn w:val="Normal"/>
    <w:link w:val="MessageHeaderChar"/>
    <w:semiHidden/>
    <w:rsid w:val="001C6A63"/>
    <w:pPr>
      <w:keepLines/>
      <w:spacing w:after="120" w:line="180" w:lineRule="atLeast"/>
      <w:ind w:left="1555" w:hanging="720"/>
    </w:pPr>
    <w:rPr>
      <w:rFonts w:eastAsia="Times New Roman" w:cs="Times New Roman"/>
      <w:spacing w:val="-5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semiHidden/>
    <w:rsid w:val="001C6A63"/>
    <w:rPr>
      <w:rFonts w:ascii="Arial" w:eastAsia="Times New Roman" w:hAnsi="Arial" w:cs="Times New Roman"/>
      <w:spacing w:val="-5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044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410"/>
    <w:rPr>
      <w:rFonts w:ascii="Arial" w:hAnsi="Arial"/>
      <w:sz w:val="19"/>
    </w:rPr>
  </w:style>
  <w:style w:type="paragraph" w:styleId="Footer">
    <w:name w:val="footer"/>
    <w:basedOn w:val="Normal"/>
    <w:link w:val="FooterChar"/>
    <w:uiPriority w:val="99"/>
    <w:unhideWhenUsed/>
    <w:rsid w:val="00804410"/>
    <w:pPr>
      <w:tabs>
        <w:tab w:val="center" w:pos="4513"/>
        <w:tab w:val="right" w:pos="9026"/>
      </w:tabs>
      <w:spacing w:after="0" w:line="240" w:lineRule="auto"/>
    </w:pPr>
  </w:style>
  <w:style w:type="paragraph" w:styleId="BodyText">
    <w:name w:val="Body Text"/>
    <w:basedOn w:val="Normal"/>
    <w:link w:val="BodyTextChar"/>
    <w:uiPriority w:val="99"/>
    <w:semiHidden/>
    <w:unhideWhenUsed/>
    <w:rsid w:val="001C6A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6A63"/>
  </w:style>
  <w:style w:type="paragraph" w:styleId="BalloonText">
    <w:name w:val="Balloon Text"/>
    <w:basedOn w:val="Normal"/>
    <w:link w:val="BalloonTextChar"/>
    <w:uiPriority w:val="99"/>
    <w:semiHidden/>
    <w:unhideWhenUsed/>
    <w:rsid w:val="001C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A6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57A1C"/>
    <w:rPr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A1C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1C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A1C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A1C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A1C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A1C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A1C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A1C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57A1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7A1C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A1C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A1C"/>
    <w:rPr>
      <w:i/>
      <w:iCs/>
      <w:smallCaps/>
      <w:spacing w:val="1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04410"/>
    <w:rPr>
      <w:rFonts w:ascii="Arial" w:hAnsi="Arial"/>
      <w:sz w:val="19"/>
    </w:rPr>
  </w:style>
  <w:style w:type="character" w:styleId="Emphasis">
    <w:name w:val="Emphasis"/>
    <w:uiPriority w:val="20"/>
    <w:qFormat/>
    <w:rsid w:val="00F24DEB"/>
    <w:rPr>
      <w:rFonts w:ascii="Arial" w:hAnsi="Arial"/>
      <w:b/>
      <w:bCs/>
      <w:i/>
      <w:iCs/>
      <w:spacing w:val="10"/>
      <w:sz w:val="20"/>
    </w:rPr>
  </w:style>
  <w:style w:type="paragraph" w:styleId="ListParagraph">
    <w:name w:val="List Paragraph"/>
    <w:basedOn w:val="Normal"/>
    <w:uiPriority w:val="34"/>
    <w:rsid w:val="00757A1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57A1C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57A1C"/>
    <w:rPr>
      <w:i/>
      <w:iCs/>
    </w:rPr>
  </w:style>
  <w:style w:type="character" w:styleId="SubtleEmphasis">
    <w:name w:val="Subtle Emphasis"/>
    <w:uiPriority w:val="19"/>
    <w:qFormat/>
    <w:rsid w:val="00F24DEB"/>
    <w:rPr>
      <w:rFonts w:ascii="Arial" w:hAnsi="Arial"/>
      <w:i/>
      <w:iCs/>
      <w:sz w:val="20"/>
    </w:rPr>
  </w:style>
  <w:style w:type="character" w:styleId="IntenseEmphasis">
    <w:name w:val="Intense Emphasis"/>
    <w:uiPriority w:val="21"/>
    <w:qFormat/>
    <w:rsid w:val="00F24DEB"/>
    <w:rPr>
      <w:rFonts w:ascii="Arial" w:hAnsi="Arial"/>
      <w:b/>
      <w:bCs/>
      <w:i/>
      <w:iCs/>
      <w:sz w:val="20"/>
    </w:rPr>
  </w:style>
  <w:style w:type="character" w:styleId="IntenseReference">
    <w:name w:val="Intense Reference"/>
    <w:uiPriority w:val="32"/>
    <w:qFormat/>
    <w:rsid w:val="00D17865"/>
    <w:rPr>
      <w:rFonts w:ascii="Arial" w:hAnsi="Arial"/>
      <w:b/>
      <w:bCs/>
      <w:smallCaps/>
      <w:sz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7A1C"/>
    <w:pPr>
      <w:outlineLvl w:val="9"/>
    </w:pPr>
  </w:style>
  <w:style w:type="paragraph" w:customStyle="1" w:styleId="Style1">
    <w:name w:val="Style1"/>
    <w:basedOn w:val="Normal"/>
    <w:link w:val="Style1Char"/>
    <w:qFormat/>
    <w:rsid w:val="00804410"/>
    <w:pPr>
      <w:keepLines/>
      <w:spacing w:before="220" w:after="120" w:line="180" w:lineRule="atLeast"/>
      <w:ind w:left="1553" w:hanging="720"/>
    </w:pPr>
    <w:rPr>
      <w:rFonts w:eastAsia="Times New Roman" w:cs="Arial"/>
      <w:sz w:val="12"/>
      <w:szCs w:val="40"/>
      <w:lang w:val="ro-RO"/>
    </w:rPr>
  </w:style>
  <w:style w:type="character" w:styleId="Hyperlink">
    <w:name w:val="Hyperlink"/>
    <w:basedOn w:val="DefaultParagraphFont"/>
    <w:uiPriority w:val="99"/>
    <w:unhideWhenUsed/>
    <w:rsid w:val="00BC49D5"/>
    <w:rPr>
      <w:color w:val="0000FF" w:themeColor="hyperlink"/>
      <w:u w:val="single"/>
    </w:rPr>
  </w:style>
  <w:style w:type="character" w:customStyle="1" w:styleId="Style1Char">
    <w:name w:val="Style1 Char"/>
    <w:basedOn w:val="DefaultParagraphFont"/>
    <w:link w:val="Style1"/>
    <w:rsid w:val="00804410"/>
    <w:rPr>
      <w:rFonts w:ascii="Arial" w:eastAsia="Times New Roman" w:hAnsi="Arial" w:cs="Arial"/>
      <w:spacing w:val="-5"/>
      <w:sz w:val="12"/>
      <w:szCs w:val="40"/>
      <w:lang w:val="ro-RO"/>
    </w:rPr>
  </w:style>
  <w:style w:type="table" w:styleId="TableGrid">
    <w:name w:val="Table Grid"/>
    <w:basedOn w:val="TableNormal"/>
    <w:uiPriority w:val="59"/>
    <w:rsid w:val="00983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lviu%20Vultureanu\Desktop\_ANTET%20ADRESA_1%20%5bnational%5d_UPD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AD95C7745FB42A5CC2EE8D095A3DC" ma:contentTypeVersion="12" ma:contentTypeDescription="Create a new document." ma:contentTypeScope="" ma:versionID="0bbc385475dd1b7d90cf8ac04b92b440">
  <xsd:schema xmlns:xsd="http://www.w3.org/2001/XMLSchema" xmlns:xs="http://www.w3.org/2001/XMLSchema" xmlns:p="http://schemas.microsoft.com/office/2006/metadata/properties" xmlns:ns2="0659c55a-9487-448e-a39c-c2c1979bdad6" xmlns:ns3="d645e348-51c1-40cf-aaf2-cfb078d1ae98" targetNamespace="http://schemas.microsoft.com/office/2006/metadata/properties" ma:root="true" ma:fieldsID="c231ddc313589a6c07b63e5b8a7e97b1" ns2:_="" ns3:_="">
    <xsd:import namespace="0659c55a-9487-448e-a39c-c2c1979bdad6"/>
    <xsd:import namespace="d645e348-51c1-40cf-aaf2-cfb078d1ae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c55a-9487-448e-a39c-c2c1979bd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5e348-51c1-40cf-aaf2-cfb078d1ae9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B55E6C-5715-4A41-893D-FD6B0B6E0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33D8B-19DA-47F9-A815-275D69C73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4D8E89-C1FB-4CC6-9CDC-FF1967831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c55a-9487-448e-a39c-c2c1979bdad6"/>
    <ds:schemaRef ds:uri="d645e348-51c1-40cf-aaf2-cfb078d1a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_ANTET ADRESA_1 [national]_UPDATE.dotx</Template>
  <TotalTime>23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Silviu Vultureanu</dc:creator>
  <cp:lastModifiedBy>Silviu Vultureanu</cp:lastModifiedBy>
  <cp:revision>8</cp:revision>
  <dcterms:created xsi:type="dcterms:W3CDTF">2024-05-17T10:17:00Z</dcterms:created>
  <dcterms:modified xsi:type="dcterms:W3CDTF">2026-04-15T07:52:00Z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0x0101000E6AD95C7745FB42A5CC2EE8D095A3DC</vt:lpwstr>
  </property>
</Properties>
</file>